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B1B" w14:textId="77777777" w:rsidR="002D39A2" w:rsidRDefault="002D39A2" w:rsidP="002D39A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#SP-106</w:t>
      </w:r>
      <w:r>
        <w:rPr>
          <w:rFonts w:cs="Arial"/>
          <w:b/>
          <w:noProof/>
          <w:sz w:val="24"/>
        </w:rPr>
        <w:tab/>
        <w:t>SP-241445</w:t>
      </w:r>
    </w:p>
    <w:p w14:paraId="3B63088B" w14:textId="77777777" w:rsidR="002D39A2" w:rsidRDefault="002D39A2" w:rsidP="002D39A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December 2024, Madrid, Spain</w:t>
      </w:r>
    </w:p>
    <w:p w14:paraId="2FB5923D" w14:textId="0A09F75B" w:rsidR="002D39A2" w:rsidRPr="002D39A2" w:rsidRDefault="002D39A2" w:rsidP="002D39A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8214E3" w14:textId="77777777" w:rsidR="002D39A2" w:rsidRDefault="002D39A2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3B80AC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7076C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3E095A">
        <w:rPr>
          <w:b/>
          <w:i/>
          <w:noProof/>
          <w:sz w:val="28"/>
        </w:rPr>
        <w:t>6292</w:t>
      </w:r>
    </w:p>
    <w:p w14:paraId="7FCA00E8" w14:textId="5A0602D3" w:rsidR="007B5F6A" w:rsidRPr="00DA53A0" w:rsidRDefault="007076CF" w:rsidP="00C85647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8E71F5">
        <w:rPr>
          <w:sz w:val="24"/>
        </w:rPr>
        <w:t xml:space="preserve">, </w:t>
      </w:r>
      <w:r>
        <w:rPr>
          <w:sz w:val="24"/>
        </w:rPr>
        <w:t>India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4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EF524E">
        <w:rPr>
          <w:sz w:val="24"/>
        </w:rPr>
        <w:t>1</w:t>
      </w:r>
      <w:r>
        <w:rPr>
          <w:sz w:val="24"/>
        </w:rPr>
        <w:t>8</w:t>
      </w:r>
      <w:r w:rsidR="008E6DC1">
        <w:rPr>
          <w:sz w:val="24"/>
        </w:rPr>
        <w:t xml:space="preserve"> </w:t>
      </w:r>
      <w:r>
        <w:rPr>
          <w:sz w:val="24"/>
        </w:rPr>
        <w:t>October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C2C23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415F92" w:rsidRDefault="00B97703" w:rsidP="001136A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2EDC6" w14:textId="77777777" w:rsidR="00693577" w:rsidRDefault="00693577">
      <w:pPr>
        <w:spacing w:after="0"/>
      </w:pPr>
      <w:r>
        <w:separator/>
      </w:r>
    </w:p>
  </w:endnote>
  <w:endnote w:type="continuationSeparator" w:id="0">
    <w:p w14:paraId="23374923" w14:textId="77777777" w:rsidR="00693577" w:rsidRDefault="00693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AED57" w14:textId="77777777" w:rsidR="00693577" w:rsidRDefault="00693577">
      <w:pPr>
        <w:spacing w:after="0"/>
      </w:pPr>
      <w:r>
        <w:separator/>
      </w:r>
    </w:p>
  </w:footnote>
  <w:footnote w:type="continuationSeparator" w:id="0">
    <w:p w14:paraId="722E2669" w14:textId="77777777" w:rsidR="00693577" w:rsidRDefault="00693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67390"/>
    <w:rsid w:val="001927D5"/>
    <w:rsid w:val="001A022C"/>
    <w:rsid w:val="001B14F2"/>
    <w:rsid w:val="001E50B0"/>
    <w:rsid w:val="00226381"/>
    <w:rsid w:val="00264862"/>
    <w:rsid w:val="002869FE"/>
    <w:rsid w:val="0029690D"/>
    <w:rsid w:val="002A5211"/>
    <w:rsid w:val="002D39A2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93577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leopold.murhammer@magenta.at changes</cp:lastModifiedBy>
  <cp:revision>2</cp:revision>
  <cp:lastPrinted>2002-04-23T07:10:00Z</cp:lastPrinted>
  <dcterms:created xsi:type="dcterms:W3CDTF">2024-11-07T15:48:00Z</dcterms:created>
  <dcterms:modified xsi:type="dcterms:W3CDTF">2024-11-07T15:48:00Z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